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3B52959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8AD2FA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C98A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87A90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65B505F2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1B34B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84498" w14:textId="4B29F0D0" w:rsidR="00D46B71" w:rsidRPr="00D46B71" w:rsidRDefault="008D2867" w:rsidP="00D46B71">
            <w:r>
              <w:t>094-041-</w:t>
            </w:r>
            <w:r w:rsidR="001A4AE8">
              <w:t>31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C8132" w14:textId="77777777" w:rsidR="00D46B71" w:rsidRPr="00D46B71" w:rsidRDefault="00D46B71" w:rsidP="00D46B71"/>
        </w:tc>
      </w:tr>
      <w:tr w:rsidR="00D46B71" w:rsidRPr="00D46B71" w14:paraId="05402454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CB20A4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07AA87A9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BE4D5C" w14:textId="48B69321" w:rsidR="00D46B71" w:rsidRPr="00D46B71" w:rsidRDefault="008D2867" w:rsidP="00D46B71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D46B71" w:rsidRPr="00D46B71" w14:paraId="3F7FF48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30B94" w14:textId="77777777" w:rsidR="00D46B71" w:rsidRPr="00D46B71" w:rsidRDefault="00D46B71" w:rsidP="00D46B71"/>
        </w:tc>
      </w:tr>
      <w:tr w:rsidR="00D46B71" w:rsidRPr="00D46B71" w14:paraId="5A957BE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AD57926" w14:textId="77777777" w:rsidR="00D46B71" w:rsidRPr="00D46B71" w:rsidRDefault="00AC39D1" w:rsidP="00D46B71">
            <w:r>
              <w:t>Leistung</w:t>
            </w:r>
          </w:p>
        </w:tc>
      </w:tr>
      <w:tr w:rsidR="00D267D2" w:rsidRPr="00D46B71" w14:paraId="65F75050" w14:textId="77777777" w:rsidTr="00B22A88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BFF3C3" w14:textId="1FCBD35F" w:rsidR="00D267D2" w:rsidRPr="00487449" w:rsidRDefault="008923A4" w:rsidP="00487449">
            <w:pPr>
              <w:spacing w:line="22" w:lineRule="atLeast"/>
              <w:rPr>
                <w:rFonts w:cs="Arial"/>
                <w:szCs w:val="20"/>
              </w:rPr>
            </w:pPr>
            <w:r w:rsidRPr="008923A4">
              <w:rPr>
                <w:rFonts w:cs="Arial"/>
              </w:rPr>
              <w:t>19. Gewerk: Bodenbelagsarbeiten</w:t>
            </w:r>
          </w:p>
        </w:tc>
      </w:tr>
    </w:tbl>
    <w:p w14:paraId="5BD0EA0C" w14:textId="77777777" w:rsidR="002748DF" w:rsidRDefault="002748DF" w:rsidP="00046C8E"/>
    <w:p w14:paraId="78AFB828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38C2A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23079D7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905EB5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18DF7A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62C0D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1D8C1B7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1BCBBA8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1DA1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98796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4238BD7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884CF" w14:textId="77777777" w:rsidR="00D46B71" w:rsidRPr="00D46B71" w:rsidRDefault="00D46B71" w:rsidP="00D46B71"/>
        </w:tc>
      </w:tr>
      <w:tr w:rsidR="00D46B71" w:rsidRPr="00D46B71" w14:paraId="24C5EA8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0029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05F7A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0CBB8A4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74605" w14:textId="77777777" w:rsidR="00D46B71" w:rsidRPr="00D46B71" w:rsidRDefault="00D46B71" w:rsidP="00D46B71"/>
        </w:tc>
      </w:tr>
      <w:tr w:rsidR="00D46B71" w:rsidRPr="00D46B71" w14:paraId="2F1CC11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25C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0B05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7088C301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9ADE451" w14:textId="77777777" w:rsidR="00D46B71" w:rsidRPr="00D46B71" w:rsidRDefault="00D46B71" w:rsidP="00D46B71"/>
        </w:tc>
      </w:tr>
      <w:tr w:rsidR="00D46B71" w:rsidRPr="00D46B71" w14:paraId="7CED970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80B4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446B6E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27E2C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1DAAB62" w14:textId="77777777" w:rsidR="00D46B71" w:rsidRPr="00D46B71" w:rsidRDefault="00D46B71" w:rsidP="00D46B71"/>
        </w:tc>
      </w:tr>
    </w:tbl>
    <w:p w14:paraId="41C8E6BA" w14:textId="77777777" w:rsidR="00D46B71" w:rsidRDefault="00D46B71" w:rsidP="00046C8E"/>
    <w:p w14:paraId="5348441D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669DE82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9C65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9F0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DDF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90CD630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1AD54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E34AB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BB5B768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20D26F7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4B660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995F3A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8B0669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5BA4E9" w14:textId="77777777" w:rsidR="00D46B71" w:rsidRPr="00D46B71" w:rsidRDefault="00D46B71" w:rsidP="00D46B71"/>
        </w:tc>
      </w:tr>
    </w:tbl>
    <w:p w14:paraId="440BD704" w14:textId="77777777" w:rsidR="00D46B71" w:rsidRDefault="00D46B71" w:rsidP="00046C8E"/>
    <w:p w14:paraId="15448EAB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222044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BFD2C1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AB63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5BE8B4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90F2C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4CB8D6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F19AC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7A91F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FD4CD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6547B2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E050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C7B71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060A5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E717A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9027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95EE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D50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AD87E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F93D3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7E434922" w14:textId="77777777" w:rsidR="00D46B71" w:rsidRDefault="00D46B71" w:rsidP="00046C8E"/>
    <w:p w14:paraId="7659A199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4253E9CE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7995B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1524D69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D70741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2239A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320A6973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47C3A0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CCA92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1A7CEE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4F1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F00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19C2A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0520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A56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17885D8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DB82C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85D0D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AA8A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96C0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0731E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B5D8B1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EAEEB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7D4BB51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78B8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34D792D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E2E9F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DB41C0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1A46C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BE12F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F486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3DD6A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22D81C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5D4FA47" wp14:editId="369264C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8DA42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C98129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CFDA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74CB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4643F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652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971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A1718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61439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A36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73ABF7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1C67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3869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A27AC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21E8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4C5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A3EFD5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D83D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6A3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38C4A0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AEE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79A75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99E1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E01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008D7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06DE80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89016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7218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89F48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4445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BAE33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505A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47CC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493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2761CE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A47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824F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E64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08A333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80A10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53884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444EC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0EEF68A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48E01B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89ABD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369FE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46161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6DDDA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80D93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3BECA7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AC54269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74B80A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930670E" wp14:editId="40EE523D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AD2074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12570162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16ED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5E3F311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EDCD21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371E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5665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3CCA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F139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D5B2F3" wp14:editId="4E3EBE0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95302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5F89784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A2F4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438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BE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FB0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8760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3896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80C1E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0C5999" wp14:editId="6CD61A9F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2E5227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5A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59A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66E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ED0D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2BB9E0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811D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D1D7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994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104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98C6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E7513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9B01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4EB0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A07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D98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FA5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CAFFE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2F3C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E38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6F3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0C5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3D1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FA50E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C8B8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5FE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B142EA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4C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C9357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EEEA84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FA20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06BD4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F984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B5C78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4BABB8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82C8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6917A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13A9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63DBC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7E8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F642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080C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4E7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C530E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3AE70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30CD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53FE8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7FD87423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EC55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EAA59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5EC744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E62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E4B320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B8947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254C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3579C6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65C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792FC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EAA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67B4D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DB00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7206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2461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6B45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0C085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58613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5F9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7124E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09F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0B7B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11B10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DC6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35D8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7FA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E2066B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3B97C0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05F7D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1BF6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1FF80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7CF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0883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563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E876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A5F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C118A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C34F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C8B8E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4F0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AD5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46CF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FF45C7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99B242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8669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5CB6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9597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BAA917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CAB48D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90C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96E72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DECA9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80E6E5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61AAC2D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2160CA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52F198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97BE0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04FF29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4752484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4C16F5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19A252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D06B830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6CC83002" wp14:editId="56E6AC72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9BB7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A7264A8" wp14:editId="418C79A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5077F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F126E" w14:textId="77777777" w:rsidR="009F01D7" w:rsidRDefault="009F01D7">
      <w:r>
        <w:separator/>
      </w:r>
    </w:p>
    <w:p w14:paraId="3D52E4E5" w14:textId="77777777" w:rsidR="009F01D7" w:rsidRDefault="009F01D7"/>
    <w:p w14:paraId="3024045A" w14:textId="77777777" w:rsidR="009F01D7" w:rsidRDefault="009F01D7"/>
    <w:p w14:paraId="70C7BE65" w14:textId="77777777" w:rsidR="009F01D7" w:rsidRDefault="009F01D7"/>
    <w:p w14:paraId="39E01065" w14:textId="77777777" w:rsidR="009F01D7" w:rsidRDefault="009F01D7"/>
    <w:p w14:paraId="63E1B527" w14:textId="77777777" w:rsidR="009F01D7" w:rsidRDefault="009F01D7"/>
  </w:endnote>
  <w:endnote w:type="continuationSeparator" w:id="0">
    <w:p w14:paraId="51C57DC4" w14:textId="77777777" w:rsidR="009F01D7" w:rsidRDefault="009F01D7">
      <w:r>
        <w:continuationSeparator/>
      </w:r>
    </w:p>
    <w:p w14:paraId="2076BAFF" w14:textId="77777777" w:rsidR="009F01D7" w:rsidRDefault="009F01D7"/>
    <w:p w14:paraId="05F0869B" w14:textId="77777777" w:rsidR="009F01D7" w:rsidRDefault="009F01D7"/>
    <w:p w14:paraId="7768A419" w14:textId="77777777" w:rsidR="009F01D7" w:rsidRDefault="009F01D7"/>
    <w:p w14:paraId="046C5157" w14:textId="77777777" w:rsidR="009F01D7" w:rsidRDefault="009F01D7"/>
    <w:p w14:paraId="4A792CA1" w14:textId="77777777" w:rsidR="009F01D7" w:rsidRDefault="009F0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7E8E4231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61BE5171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D473F2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A472177" wp14:editId="55DBA806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14FAD77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BE7B55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8E5B98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1A48C" w14:textId="77777777" w:rsidR="009F01D7" w:rsidRDefault="009F01D7">
      <w:r>
        <w:separator/>
      </w:r>
    </w:p>
    <w:p w14:paraId="340267E1" w14:textId="77777777" w:rsidR="009F01D7" w:rsidRDefault="009F01D7"/>
    <w:p w14:paraId="5B57E520" w14:textId="77777777" w:rsidR="009F01D7" w:rsidRDefault="009F01D7"/>
    <w:p w14:paraId="55FDD3EA" w14:textId="77777777" w:rsidR="009F01D7" w:rsidRDefault="009F01D7"/>
  </w:footnote>
  <w:footnote w:type="continuationSeparator" w:id="0">
    <w:p w14:paraId="71E6BB06" w14:textId="77777777" w:rsidR="009F01D7" w:rsidRDefault="009F01D7">
      <w:r>
        <w:continuationSeparator/>
      </w:r>
    </w:p>
    <w:p w14:paraId="3BA1BD08" w14:textId="77777777" w:rsidR="009F01D7" w:rsidRDefault="009F01D7"/>
    <w:p w14:paraId="46DDAC74" w14:textId="77777777" w:rsidR="009F01D7" w:rsidRDefault="009F01D7"/>
    <w:p w14:paraId="412DC218" w14:textId="77777777" w:rsidR="009F01D7" w:rsidRDefault="009F01D7"/>
    <w:p w14:paraId="137BF866" w14:textId="77777777" w:rsidR="009F01D7" w:rsidRDefault="009F01D7"/>
    <w:p w14:paraId="15F52731" w14:textId="77777777" w:rsidR="009F01D7" w:rsidRDefault="009F01D7"/>
  </w:footnote>
  <w:footnote w:id="1">
    <w:p w14:paraId="66C9C731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25ABB" w14:textId="77777777" w:rsidR="007D6F38" w:rsidRDefault="007D6F38"/>
  <w:p w14:paraId="3F6F8A5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C3C28" w14:textId="77777777" w:rsidR="007D6F38" w:rsidRDefault="007D6F38" w:rsidP="00046C8E">
    <w:pPr>
      <w:pStyle w:val="Kopfzeile"/>
    </w:pPr>
    <w:r>
      <w:t>222</w:t>
    </w:r>
  </w:p>
  <w:p w14:paraId="64ECC064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32823715">
    <w:abstractNumId w:val="1"/>
  </w:num>
  <w:num w:numId="2" w16cid:durableId="1511916544">
    <w:abstractNumId w:val="5"/>
  </w:num>
  <w:num w:numId="3" w16cid:durableId="342512490">
    <w:abstractNumId w:val="7"/>
  </w:num>
  <w:num w:numId="4" w16cid:durableId="287662265">
    <w:abstractNumId w:val="16"/>
  </w:num>
  <w:num w:numId="5" w16cid:durableId="328287651">
    <w:abstractNumId w:val="9"/>
  </w:num>
  <w:num w:numId="6" w16cid:durableId="1330331494">
    <w:abstractNumId w:val="3"/>
  </w:num>
  <w:num w:numId="7" w16cid:durableId="392896739">
    <w:abstractNumId w:val="12"/>
  </w:num>
  <w:num w:numId="8" w16cid:durableId="1305089471">
    <w:abstractNumId w:val="8"/>
  </w:num>
  <w:num w:numId="9" w16cid:durableId="1677803252">
    <w:abstractNumId w:val="15"/>
  </w:num>
  <w:num w:numId="10" w16cid:durableId="71901541">
    <w:abstractNumId w:val="4"/>
  </w:num>
  <w:num w:numId="11" w16cid:durableId="1166551034">
    <w:abstractNumId w:val="11"/>
  </w:num>
  <w:num w:numId="12" w16cid:durableId="1943029211">
    <w:abstractNumId w:val="11"/>
  </w:num>
  <w:num w:numId="13" w16cid:durableId="477116681">
    <w:abstractNumId w:val="11"/>
  </w:num>
  <w:num w:numId="14" w16cid:durableId="607856647">
    <w:abstractNumId w:val="11"/>
  </w:num>
  <w:num w:numId="15" w16cid:durableId="2010526180">
    <w:abstractNumId w:val="11"/>
  </w:num>
  <w:num w:numId="16" w16cid:durableId="1666400781">
    <w:abstractNumId w:val="2"/>
  </w:num>
  <w:num w:numId="17" w16cid:durableId="1131094974">
    <w:abstractNumId w:val="2"/>
  </w:num>
  <w:num w:numId="18" w16cid:durableId="681081481">
    <w:abstractNumId w:val="14"/>
  </w:num>
  <w:num w:numId="19" w16cid:durableId="1432310660">
    <w:abstractNumId w:val="13"/>
  </w:num>
  <w:num w:numId="20" w16cid:durableId="1300841920">
    <w:abstractNumId w:val="10"/>
  </w:num>
  <w:num w:numId="21" w16cid:durableId="1553346756">
    <w:abstractNumId w:val="6"/>
  </w:num>
  <w:num w:numId="22" w16cid:durableId="20606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B0490"/>
    <w:rsid w:val="000B3E4F"/>
    <w:rsid w:val="000D483D"/>
    <w:rsid w:val="000E27CA"/>
    <w:rsid w:val="0010121A"/>
    <w:rsid w:val="001028D9"/>
    <w:rsid w:val="00106076"/>
    <w:rsid w:val="00106584"/>
    <w:rsid w:val="00127C79"/>
    <w:rsid w:val="00133E6F"/>
    <w:rsid w:val="001426F7"/>
    <w:rsid w:val="00184190"/>
    <w:rsid w:val="001A4AE8"/>
    <w:rsid w:val="001A6205"/>
    <w:rsid w:val="001A6264"/>
    <w:rsid w:val="001A7236"/>
    <w:rsid w:val="001B705C"/>
    <w:rsid w:val="001C3E5C"/>
    <w:rsid w:val="001C509D"/>
    <w:rsid w:val="001D1BA7"/>
    <w:rsid w:val="001E0C92"/>
    <w:rsid w:val="001F47CC"/>
    <w:rsid w:val="00221939"/>
    <w:rsid w:val="002517FD"/>
    <w:rsid w:val="00263542"/>
    <w:rsid w:val="002748DF"/>
    <w:rsid w:val="002B4895"/>
    <w:rsid w:val="002C0F7B"/>
    <w:rsid w:val="002C403D"/>
    <w:rsid w:val="002C55D1"/>
    <w:rsid w:val="002E4302"/>
    <w:rsid w:val="002F4952"/>
    <w:rsid w:val="00313AB6"/>
    <w:rsid w:val="0032077E"/>
    <w:rsid w:val="00323485"/>
    <w:rsid w:val="00327698"/>
    <w:rsid w:val="00352BB0"/>
    <w:rsid w:val="003552CC"/>
    <w:rsid w:val="00355C7F"/>
    <w:rsid w:val="00375050"/>
    <w:rsid w:val="003759C2"/>
    <w:rsid w:val="003845F5"/>
    <w:rsid w:val="00395FEC"/>
    <w:rsid w:val="003A36E9"/>
    <w:rsid w:val="003C79EA"/>
    <w:rsid w:val="003D1060"/>
    <w:rsid w:val="003D30D1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8647F"/>
    <w:rsid w:val="00487449"/>
    <w:rsid w:val="00492429"/>
    <w:rsid w:val="004C5609"/>
    <w:rsid w:val="004D4893"/>
    <w:rsid w:val="004E07A5"/>
    <w:rsid w:val="004E3711"/>
    <w:rsid w:val="004F21D5"/>
    <w:rsid w:val="004F5899"/>
    <w:rsid w:val="00500C2B"/>
    <w:rsid w:val="0051328A"/>
    <w:rsid w:val="00520D3B"/>
    <w:rsid w:val="00522152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293D"/>
    <w:rsid w:val="005F32A5"/>
    <w:rsid w:val="005F41CD"/>
    <w:rsid w:val="005F7080"/>
    <w:rsid w:val="00602C1E"/>
    <w:rsid w:val="00605DD3"/>
    <w:rsid w:val="00606550"/>
    <w:rsid w:val="00607EE7"/>
    <w:rsid w:val="00614636"/>
    <w:rsid w:val="00627387"/>
    <w:rsid w:val="00632609"/>
    <w:rsid w:val="00640260"/>
    <w:rsid w:val="00643351"/>
    <w:rsid w:val="0064637E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6E37CF"/>
    <w:rsid w:val="00724CA7"/>
    <w:rsid w:val="00734EDE"/>
    <w:rsid w:val="007633C2"/>
    <w:rsid w:val="00777CC0"/>
    <w:rsid w:val="0078194F"/>
    <w:rsid w:val="00782E76"/>
    <w:rsid w:val="0078695C"/>
    <w:rsid w:val="007B5F85"/>
    <w:rsid w:val="007D5D3E"/>
    <w:rsid w:val="007D6F38"/>
    <w:rsid w:val="007E61DB"/>
    <w:rsid w:val="0080065F"/>
    <w:rsid w:val="00801A74"/>
    <w:rsid w:val="00804326"/>
    <w:rsid w:val="0081723D"/>
    <w:rsid w:val="00856C84"/>
    <w:rsid w:val="008923A4"/>
    <w:rsid w:val="008B0F1F"/>
    <w:rsid w:val="008B1F06"/>
    <w:rsid w:val="008B47A9"/>
    <w:rsid w:val="008B6447"/>
    <w:rsid w:val="008C74D8"/>
    <w:rsid w:val="008D2867"/>
    <w:rsid w:val="008D764D"/>
    <w:rsid w:val="008F52AA"/>
    <w:rsid w:val="008F6547"/>
    <w:rsid w:val="00910F0B"/>
    <w:rsid w:val="00917909"/>
    <w:rsid w:val="00962412"/>
    <w:rsid w:val="0097166A"/>
    <w:rsid w:val="009747DF"/>
    <w:rsid w:val="009769C9"/>
    <w:rsid w:val="00980A8E"/>
    <w:rsid w:val="009A3215"/>
    <w:rsid w:val="009A33B4"/>
    <w:rsid w:val="009C14BE"/>
    <w:rsid w:val="009D4494"/>
    <w:rsid w:val="009F01D7"/>
    <w:rsid w:val="009F3DBE"/>
    <w:rsid w:val="00A00872"/>
    <w:rsid w:val="00A142AD"/>
    <w:rsid w:val="00A16B94"/>
    <w:rsid w:val="00A45BA2"/>
    <w:rsid w:val="00A5084B"/>
    <w:rsid w:val="00A54D1E"/>
    <w:rsid w:val="00A60794"/>
    <w:rsid w:val="00A75824"/>
    <w:rsid w:val="00A75BFC"/>
    <w:rsid w:val="00A90C84"/>
    <w:rsid w:val="00AA34E8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32340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4077"/>
    <w:rsid w:val="00BF2190"/>
    <w:rsid w:val="00C101BF"/>
    <w:rsid w:val="00C246AC"/>
    <w:rsid w:val="00C26124"/>
    <w:rsid w:val="00C2678D"/>
    <w:rsid w:val="00C30192"/>
    <w:rsid w:val="00C33C0C"/>
    <w:rsid w:val="00C404F3"/>
    <w:rsid w:val="00C419D6"/>
    <w:rsid w:val="00C42B3B"/>
    <w:rsid w:val="00C639F7"/>
    <w:rsid w:val="00C6458F"/>
    <w:rsid w:val="00C65F19"/>
    <w:rsid w:val="00C764C5"/>
    <w:rsid w:val="00C96E57"/>
    <w:rsid w:val="00CC1656"/>
    <w:rsid w:val="00CD54C7"/>
    <w:rsid w:val="00CF2882"/>
    <w:rsid w:val="00CF64C4"/>
    <w:rsid w:val="00D05C74"/>
    <w:rsid w:val="00D267D2"/>
    <w:rsid w:val="00D44130"/>
    <w:rsid w:val="00D46B71"/>
    <w:rsid w:val="00D539C8"/>
    <w:rsid w:val="00D6072E"/>
    <w:rsid w:val="00D959C1"/>
    <w:rsid w:val="00DA276D"/>
    <w:rsid w:val="00DB6C0D"/>
    <w:rsid w:val="00DC24B2"/>
    <w:rsid w:val="00DC2EA6"/>
    <w:rsid w:val="00DC7E08"/>
    <w:rsid w:val="00DD5025"/>
    <w:rsid w:val="00DE2F64"/>
    <w:rsid w:val="00DE3F7D"/>
    <w:rsid w:val="00DE420C"/>
    <w:rsid w:val="00DE63D5"/>
    <w:rsid w:val="00E02FAA"/>
    <w:rsid w:val="00E1197E"/>
    <w:rsid w:val="00E322E9"/>
    <w:rsid w:val="00E37E4A"/>
    <w:rsid w:val="00E578EB"/>
    <w:rsid w:val="00E6087B"/>
    <w:rsid w:val="00E748C4"/>
    <w:rsid w:val="00E85EBB"/>
    <w:rsid w:val="00EA10EB"/>
    <w:rsid w:val="00EC3B1B"/>
    <w:rsid w:val="00EC79DD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A0CAD"/>
    <w:rsid w:val="00FA79A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399977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Petra Bachmann</cp:lastModifiedBy>
  <cp:revision>26</cp:revision>
  <cp:lastPrinted>2010-03-03T17:05:00Z</cp:lastPrinted>
  <dcterms:created xsi:type="dcterms:W3CDTF">2016-10-19T11:49:00Z</dcterms:created>
  <dcterms:modified xsi:type="dcterms:W3CDTF">2026-07-14T12:19:00Z</dcterms:modified>
</cp:coreProperties>
</file>